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91ADA" w14:textId="77777777" w:rsidR="00E714E2" w:rsidRDefault="00E714E2" w:rsidP="00E714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SCHARPE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027F038" w14:textId="77777777" w:rsidR="00E714E2" w:rsidRDefault="00E714E2" w:rsidP="00E714E2">
      <w:pPr>
        <w:pStyle w:val="NoSpacing"/>
        <w:rPr>
          <w:rFonts w:cs="Times New Roman"/>
          <w:szCs w:val="24"/>
        </w:rPr>
      </w:pPr>
    </w:p>
    <w:p w14:paraId="67375D2C" w14:textId="77777777" w:rsidR="00E714E2" w:rsidRDefault="00E714E2" w:rsidP="00E714E2">
      <w:pPr>
        <w:pStyle w:val="NoSpacing"/>
        <w:rPr>
          <w:rFonts w:cs="Times New Roman"/>
          <w:szCs w:val="24"/>
        </w:rPr>
      </w:pPr>
    </w:p>
    <w:p w14:paraId="51FE501A" w14:textId="77777777" w:rsidR="00E714E2" w:rsidRDefault="00E714E2" w:rsidP="00E714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Aug.1432</w:t>
      </w:r>
      <w:r>
        <w:rPr>
          <w:rFonts w:cs="Times New Roman"/>
          <w:szCs w:val="24"/>
        </w:rPr>
        <w:tab/>
        <w:t xml:space="preserve">He had a bequest in the Will of William </w:t>
      </w:r>
      <w:proofErr w:type="spellStart"/>
      <w:r>
        <w:rPr>
          <w:rFonts w:cs="Times New Roman"/>
          <w:szCs w:val="24"/>
        </w:rPr>
        <w:t>Wyghtman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</w:t>
      </w:r>
    </w:p>
    <w:p w14:paraId="2453DD99" w14:textId="77777777" w:rsidR="00E714E2" w:rsidRDefault="00E714E2" w:rsidP="00E714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</w:p>
    <w:p w14:paraId="4068FC7E" w14:textId="77777777" w:rsidR="00E714E2" w:rsidRDefault="00E714E2" w:rsidP="00E714E2">
      <w:pPr>
        <w:pStyle w:val="NoSpacing"/>
        <w:ind w:left="720" w:firstLine="720"/>
        <w:rPr>
          <w:rFonts w:cs="Times New Roman"/>
          <w:szCs w:val="24"/>
        </w:rPr>
      </w:pPr>
      <w:proofErr w:type="spellStart"/>
      <w:proofErr w:type="gramStart"/>
      <w:r>
        <w:rPr>
          <w:rFonts w:cs="Times New Roman"/>
          <w:szCs w:val="24"/>
        </w:rPr>
        <w:t>vol.I</w:t>
      </w:r>
      <w:proofErr w:type="spellEnd"/>
      <w:proofErr w:type="gramEnd"/>
      <w:r>
        <w:rPr>
          <w:rFonts w:cs="Times New Roman"/>
          <w:szCs w:val="24"/>
        </w:rPr>
        <w:t xml:space="preserve"> p.315)</w:t>
      </w:r>
    </w:p>
    <w:p w14:paraId="16AB334F" w14:textId="77777777" w:rsidR="00E714E2" w:rsidRDefault="00E714E2" w:rsidP="00E714E2">
      <w:pPr>
        <w:pStyle w:val="NoSpacing"/>
        <w:rPr>
          <w:rFonts w:cs="Times New Roman"/>
          <w:szCs w:val="24"/>
        </w:rPr>
      </w:pPr>
    </w:p>
    <w:p w14:paraId="40DC26C1" w14:textId="77777777" w:rsidR="00E714E2" w:rsidRDefault="00E714E2" w:rsidP="00E714E2">
      <w:pPr>
        <w:pStyle w:val="NoSpacing"/>
        <w:rPr>
          <w:rFonts w:cs="Times New Roman"/>
          <w:szCs w:val="24"/>
        </w:rPr>
      </w:pPr>
    </w:p>
    <w:p w14:paraId="58C797C6" w14:textId="77777777" w:rsidR="00E714E2" w:rsidRDefault="00E714E2" w:rsidP="00E714E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2022</w:t>
      </w:r>
    </w:p>
    <w:p w14:paraId="50E94B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8292A" w14:textId="77777777" w:rsidR="00E714E2" w:rsidRDefault="00E714E2" w:rsidP="009139A6">
      <w:r>
        <w:separator/>
      </w:r>
    </w:p>
  </w:endnote>
  <w:endnote w:type="continuationSeparator" w:id="0">
    <w:p w14:paraId="65F1A3A3" w14:textId="77777777" w:rsidR="00E714E2" w:rsidRDefault="00E714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A60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60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48A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FB7AC" w14:textId="77777777" w:rsidR="00E714E2" w:rsidRDefault="00E714E2" w:rsidP="009139A6">
      <w:r>
        <w:separator/>
      </w:r>
    </w:p>
  </w:footnote>
  <w:footnote w:type="continuationSeparator" w:id="0">
    <w:p w14:paraId="4B44DCFB" w14:textId="77777777" w:rsidR="00E714E2" w:rsidRDefault="00E714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D89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F6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91CB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4E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14E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93C09"/>
  <w15:chartTrackingRefBased/>
  <w15:docId w15:val="{1F87257D-33A2-4BA0-9CE1-C8EAD6B67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2022-11-12T21:53:00Z</dcterms:created>
  <dcterms:modified xsi:type="dcterms:W3CDTF">2022-11-12T21:53:00Z</dcterms:modified>
</cp:coreProperties>
</file>